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9AE" w:rsidRDefault="003649AE" w:rsidP="003649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Brother John PLEYNYFFELD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fl.1426)</w:t>
      </w:r>
    </w:p>
    <w:p w:rsidR="003649AE" w:rsidRDefault="003649AE" w:rsidP="003649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Dunkeswell Abbey.</w:t>
      </w:r>
    </w:p>
    <w:p w:rsidR="003649AE" w:rsidRDefault="003649AE" w:rsidP="003649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649AE" w:rsidRDefault="003649AE" w:rsidP="003649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649AE" w:rsidRDefault="003649AE" w:rsidP="003649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Dec.1426</w:t>
      </w:r>
      <w:r>
        <w:rPr>
          <w:rFonts w:ascii="Times New Roman" w:hAnsi="Times New Roman" w:cs="Times New Roman"/>
          <w:sz w:val="24"/>
          <w:szCs w:val="24"/>
        </w:rPr>
        <w:tab/>
        <w:t>He was ordained subdeacon in the Bishop’s Palace, Exeter, by the Bishop.</w:t>
      </w:r>
    </w:p>
    <w:p w:rsidR="003649AE" w:rsidRDefault="003649AE" w:rsidP="003649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pp.105-6)</w:t>
      </w:r>
    </w:p>
    <w:p w:rsidR="003649AE" w:rsidRDefault="003649AE" w:rsidP="003649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649AE" w:rsidRDefault="003649AE" w:rsidP="003649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3649AE" w:rsidRDefault="003649AE" w:rsidP="003649AE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8 April 2016</w:t>
      </w:r>
      <w:bookmarkEnd w:id="0"/>
    </w:p>
    <w:sectPr w:rsidR="006B2F86" w:rsidRPr="003649A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49AE" w:rsidRDefault="003649AE" w:rsidP="00E71FC3">
      <w:pPr>
        <w:spacing w:after="0" w:line="240" w:lineRule="auto"/>
      </w:pPr>
      <w:r>
        <w:separator/>
      </w:r>
    </w:p>
  </w:endnote>
  <w:endnote w:type="continuationSeparator" w:id="0">
    <w:p w:rsidR="003649AE" w:rsidRDefault="003649A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49AE" w:rsidRDefault="003649AE" w:rsidP="00E71FC3">
      <w:pPr>
        <w:spacing w:after="0" w:line="240" w:lineRule="auto"/>
      </w:pPr>
      <w:r>
        <w:separator/>
      </w:r>
    </w:p>
  </w:footnote>
  <w:footnote w:type="continuationSeparator" w:id="0">
    <w:p w:rsidR="003649AE" w:rsidRDefault="003649A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9AE"/>
    <w:rsid w:val="003649A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E62C12"/>
  <w15:chartTrackingRefBased/>
  <w15:docId w15:val="{3AEFDEF6-09B5-4698-9446-206970573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2016-04-08T15:17:00Z</dcterms:created>
  <dcterms:modified xsi:type="dcterms:W3CDTF">2016-04-08T15:20:00Z</dcterms:modified>
</cp:coreProperties>
</file>